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BFE64" w14:textId="77777777" w:rsidR="007400C5" w:rsidRDefault="007400C5" w:rsidP="007400C5">
      <w:pPr>
        <w:pStyle w:val="NoSpacing"/>
      </w:pPr>
      <w:r>
        <w:rPr>
          <w:u w:val="single"/>
        </w:rPr>
        <w:t>William JOLYF</w:t>
      </w:r>
      <w:r>
        <w:t xml:space="preserve">        (fl.1431)</w:t>
      </w:r>
    </w:p>
    <w:p w14:paraId="32DB25AF" w14:textId="77777777" w:rsidR="007400C5" w:rsidRDefault="007400C5" w:rsidP="007400C5">
      <w:pPr>
        <w:pStyle w:val="NoSpacing"/>
      </w:pPr>
      <w:r>
        <w:t>of Cranbrook, Kent. Arrow maker.</w:t>
      </w:r>
    </w:p>
    <w:p w14:paraId="1C417EDF" w14:textId="77777777" w:rsidR="007400C5" w:rsidRDefault="007400C5" w:rsidP="007400C5">
      <w:pPr>
        <w:pStyle w:val="NoSpacing"/>
      </w:pPr>
    </w:p>
    <w:p w14:paraId="17ACF1C1" w14:textId="77777777" w:rsidR="007400C5" w:rsidRDefault="007400C5" w:rsidP="007400C5">
      <w:pPr>
        <w:pStyle w:val="NoSpacing"/>
      </w:pPr>
    </w:p>
    <w:p w14:paraId="60C32A31" w14:textId="77777777" w:rsidR="007400C5" w:rsidRDefault="007400C5" w:rsidP="007400C5">
      <w:pPr>
        <w:pStyle w:val="NoSpacing"/>
      </w:pPr>
      <w:r>
        <w:tab/>
        <w:t>1421</w:t>
      </w:r>
      <w:r>
        <w:tab/>
        <w:t xml:space="preserve">William </w:t>
      </w:r>
      <w:proofErr w:type="spellStart"/>
      <w:r>
        <w:t>Chekesell</w:t>
      </w:r>
      <w:proofErr w:type="spellEnd"/>
      <w:r>
        <w:t>(q.v.) brought a plaint of trespass against him and four</w:t>
      </w:r>
    </w:p>
    <w:p w14:paraId="3A3672AB" w14:textId="77777777" w:rsidR="007400C5" w:rsidRPr="00CE5D1D" w:rsidRDefault="007400C5" w:rsidP="007400C5">
      <w:pPr>
        <w:pStyle w:val="NoSpacing"/>
      </w:pPr>
      <w:r>
        <w:tab/>
      </w:r>
      <w:r>
        <w:tab/>
        <w:t>others.</w:t>
      </w:r>
    </w:p>
    <w:p w14:paraId="55D9CDEE" w14:textId="77777777" w:rsidR="007400C5" w:rsidRDefault="007400C5" w:rsidP="007400C5">
      <w:pPr>
        <w:pStyle w:val="NoSpacing"/>
      </w:pPr>
      <w:r>
        <w:tab/>
      </w:r>
      <w:r>
        <w:tab/>
        <w:t xml:space="preserve">( </w:t>
      </w:r>
      <w:hyperlink r:id="rId6" w:history="1">
        <w:r w:rsidRPr="00211899">
          <w:rPr>
            <w:rStyle w:val="Hyperlink"/>
          </w:rPr>
          <w:t>https://waalt.uh.edu/index.php/CP40/641:_A-J</w:t>
        </w:r>
      </w:hyperlink>
      <w:r>
        <w:t xml:space="preserve"> )</w:t>
      </w:r>
    </w:p>
    <w:p w14:paraId="1FBE0C10" w14:textId="77777777" w:rsidR="007400C5" w:rsidRDefault="007400C5" w:rsidP="007400C5">
      <w:pPr>
        <w:pStyle w:val="NoSpacing"/>
      </w:pPr>
    </w:p>
    <w:p w14:paraId="58E18B2B" w14:textId="77777777" w:rsidR="007400C5" w:rsidRDefault="007400C5" w:rsidP="007400C5">
      <w:pPr>
        <w:pStyle w:val="NoSpacing"/>
      </w:pPr>
    </w:p>
    <w:p w14:paraId="5FA4C3CA" w14:textId="77777777" w:rsidR="007400C5" w:rsidRDefault="007400C5" w:rsidP="007400C5">
      <w:pPr>
        <w:pStyle w:val="NoSpacing"/>
      </w:pPr>
      <w:r>
        <w:t>2 July 2025</w:t>
      </w:r>
    </w:p>
    <w:p w14:paraId="649EA1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F0637" w14:textId="77777777" w:rsidR="007400C5" w:rsidRDefault="007400C5" w:rsidP="009139A6">
      <w:r>
        <w:separator/>
      </w:r>
    </w:p>
  </w:endnote>
  <w:endnote w:type="continuationSeparator" w:id="0">
    <w:p w14:paraId="62E74856" w14:textId="77777777" w:rsidR="007400C5" w:rsidRDefault="007400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FA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20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42C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F829F" w14:textId="77777777" w:rsidR="007400C5" w:rsidRDefault="007400C5" w:rsidP="009139A6">
      <w:r>
        <w:separator/>
      </w:r>
    </w:p>
  </w:footnote>
  <w:footnote w:type="continuationSeparator" w:id="0">
    <w:p w14:paraId="44A4AC4B" w14:textId="77777777" w:rsidR="007400C5" w:rsidRDefault="007400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C5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A72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21E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C5"/>
    <w:rsid w:val="000666E0"/>
    <w:rsid w:val="000A2E7A"/>
    <w:rsid w:val="001307AC"/>
    <w:rsid w:val="00190DFA"/>
    <w:rsid w:val="002510B7"/>
    <w:rsid w:val="00270799"/>
    <w:rsid w:val="002737D5"/>
    <w:rsid w:val="00357E4A"/>
    <w:rsid w:val="003623F5"/>
    <w:rsid w:val="005C130B"/>
    <w:rsid w:val="007400C5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14DB8"/>
  <w15:chartTrackingRefBased/>
  <w15:docId w15:val="{045365E7-1C41-4DB7-8C99-3CFD2EAA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400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2025-07-03T09:57:00Z</dcterms:created>
  <dcterms:modified xsi:type="dcterms:W3CDTF">2025-07-03T09:57:00Z</dcterms:modified>
</cp:coreProperties>
</file>